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03066" w14:textId="77777777" w:rsidR="00382308" w:rsidRDefault="00382308" w:rsidP="003823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WAREWYKES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31BDBBCE" w14:textId="77777777" w:rsidR="00382308" w:rsidRDefault="00382308" w:rsidP="003823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DAA653" w14:textId="77777777" w:rsidR="00382308" w:rsidRDefault="00382308" w:rsidP="003823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2BABDA" w14:textId="77777777" w:rsidR="00382308" w:rsidRDefault="00382308" w:rsidP="003823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1401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</w:t>
      </w:r>
      <w:proofErr w:type="spellStart"/>
      <w:r>
        <w:rPr>
          <w:rFonts w:ascii="Times New Roman" w:hAnsi="Times New Roman" w:cs="Times New Roman"/>
          <w:sz w:val="24"/>
          <w:szCs w:val="24"/>
        </w:rPr>
        <w:t>Ismania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Wantone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Richard </w:t>
      </w:r>
    </w:p>
    <w:p w14:paraId="2F6C7AAD" w14:textId="77777777" w:rsidR="00382308" w:rsidRDefault="00382308" w:rsidP="003823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Thrustyl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Bronxhevyd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Andrew Hervey of Thaxted,</w:t>
      </w:r>
    </w:p>
    <w:p w14:paraId="6FAB0654" w14:textId="77777777" w:rsidR="00382308" w:rsidRDefault="00382308" w:rsidP="003823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Essex, cutler(q.v.), and Unknown </w:t>
      </w:r>
      <w:proofErr w:type="spellStart"/>
      <w:r>
        <w:rPr>
          <w:rFonts w:ascii="Times New Roman" w:hAnsi="Times New Roman" w:cs="Times New Roman"/>
          <w:sz w:val="24"/>
          <w:szCs w:val="24"/>
        </w:rPr>
        <w:t>Bronxhevyd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F1EA94C" w14:textId="77777777" w:rsidR="00382308" w:rsidRDefault="00382308" w:rsidP="003823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327EC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https://waalt.uh.edu/index.php/CP40/561:_K-Z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65187ED" w14:textId="77777777" w:rsidR="00382308" w:rsidRDefault="00382308" w:rsidP="003823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D8553C" w14:textId="77777777" w:rsidR="00382308" w:rsidRDefault="00382308" w:rsidP="003823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4A92E0" w14:textId="77777777" w:rsidR="00382308" w:rsidRDefault="00382308" w:rsidP="003823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June 2022</w:t>
      </w:r>
    </w:p>
    <w:p w14:paraId="314AA5E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A07D9" w14:textId="77777777" w:rsidR="00382308" w:rsidRDefault="00382308" w:rsidP="009139A6">
      <w:r>
        <w:separator/>
      </w:r>
    </w:p>
  </w:endnote>
  <w:endnote w:type="continuationSeparator" w:id="0">
    <w:p w14:paraId="2350CA17" w14:textId="77777777" w:rsidR="00382308" w:rsidRDefault="003823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270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2652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CF22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A8341" w14:textId="77777777" w:rsidR="00382308" w:rsidRDefault="00382308" w:rsidP="009139A6">
      <w:r>
        <w:separator/>
      </w:r>
    </w:p>
  </w:footnote>
  <w:footnote w:type="continuationSeparator" w:id="0">
    <w:p w14:paraId="37221018" w14:textId="77777777" w:rsidR="00382308" w:rsidRDefault="003823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1976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1D6D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A6C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308"/>
    <w:rsid w:val="000666E0"/>
    <w:rsid w:val="002510B7"/>
    <w:rsid w:val="0038230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8807D"/>
  <w15:chartTrackingRefBased/>
  <w15:docId w15:val="{98D4CEE3-51D0-4F3A-BF39-35A6F4F6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823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61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2022-06-17T12:39:00Z</dcterms:created>
  <dcterms:modified xsi:type="dcterms:W3CDTF">2022-06-17T12:40:00Z</dcterms:modified>
</cp:coreProperties>
</file>